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A4D9B" w:rsidRDefault="00A214BC">
      <w:bookmarkStart w:id="0" w:name="_GoBack"/>
      <w:bookmarkEnd w:id="0"/>
      <w:r>
        <w:rPr>
          <w:noProof/>
        </w:rPr>
        <w:drawing>
          <wp:inline distT="0" distB="0" distL="0" distR="0">
            <wp:extent cx="5943600" cy="8169414"/>
            <wp:effectExtent l="0" t="0" r="0" b="3036"/>
            <wp:docPr id="1" name="Picture 1" descr="C:\Users\silvija.platace\Pictures\2015-01-20 Liguma 1lpp\Liguma 1lpp 00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69414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CA4D9B" w:rsidRDefault="00A214BC">
      <w:r>
        <w:rPr>
          <w:noProof/>
        </w:rPr>
        <w:lastRenderedPageBreak/>
        <w:drawing>
          <wp:inline distT="0" distB="0" distL="0" distR="0">
            <wp:extent cx="5943600" cy="8169414"/>
            <wp:effectExtent l="0" t="0" r="0" b="3036"/>
            <wp:docPr id="2" name="Picture 2" descr="C:\Users\silvija.platace\Pictures\2015-01-20 2 lpp\2 lpp 00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69414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CA4D9B" w:rsidRDefault="00A214BC">
      <w:r>
        <w:rPr>
          <w:noProof/>
        </w:rPr>
        <w:lastRenderedPageBreak/>
        <w:drawing>
          <wp:inline distT="0" distB="0" distL="0" distR="0">
            <wp:extent cx="5943600" cy="8169414"/>
            <wp:effectExtent l="0" t="0" r="0" b="3036"/>
            <wp:docPr id="3" name="Picture 3" descr="C:\Users\silvija.platace\Pictures\2015-01-20 3 lpp\3 lpp 00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69414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CA4D9B" w:rsidRDefault="00A214BC">
      <w:r>
        <w:rPr>
          <w:noProof/>
        </w:rPr>
        <w:lastRenderedPageBreak/>
        <w:drawing>
          <wp:inline distT="0" distB="0" distL="0" distR="0">
            <wp:extent cx="5943600" cy="8169414"/>
            <wp:effectExtent l="0" t="0" r="0" b="3036"/>
            <wp:docPr id="4" name="Picture 4" descr="C:\Users\silvija.platace\Pictures\2015-01-20 4 lpp\4 lpp 00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69414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sectPr w:rsidR="00CA4D9B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0000" w:rsidRDefault="00A214BC">
      <w:pPr>
        <w:spacing w:after="0" w:line="240" w:lineRule="auto"/>
      </w:pPr>
      <w:r>
        <w:separator/>
      </w:r>
    </w:p>
  </w:endnote>
  <w:endnote w:type="continuationSeparator" w:id="0">
    <w:p w:rsidR="00000000" w:rsidRDefault="00A214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altName w:val="Times New Roman PS"/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0000" w:rsidRDefault="00A214BC">
      <w:pPr>
        <w:spacing w:after="0" w:line="240" w:lineRule="auto"/>
      </w:pPr>
      <w:r>
        <w:rPr>
          <w:color w:val="000000"/>
        </w:rPr>
        <w:separator/>
      </w:r>
    </w:p>
  </w:footnote>
  <w:footnote w:type="continuationSeparator" w:id="0">
    <w:p w:rsidR="00000000" w:rsidRDefault="00A214B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proofState w:spelling="clean" w:grammar="clean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CA4D9B"/>
    <w:rsid w:val="00A214BC"/>
    <w:rsid w:val="00CA4D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200" w:line="276" w:lineRule="auto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pPr>
      <w:suppressAutoHyphens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200" w:line="276" w:lineRule="auto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pPr>
      <w:suppressAutoHyphens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Dobeles Slimnica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Silvija Platace</dc:creator>
  <cp:lastModifiedBy>Silvija Platace</cp:lastModifiedBy>
  <cp:revision>2</cp:revision>
  <dcterms:created xsi:type="dcterms:W3CDTF">2015-01-20T11:53:00Z</dcterms:created>
  <dcterms:modified xsi:type="dcterms:W3CDTF">2015-01-20T11:53:00Z</dcterms:modified>
</cp:coreProperties>
</file>